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39C" w:rsidRDefault="000774B1">
      <w:pPr>
        <w:pStyle w:val="MTtulo1"/>
        <w:jc w:val="left"/>
      </w:pPr>
      <w:r>
        <w:t xml:space="preserve">Proyecto </w:t>
      </w:r>
      <w:proofErr w:type="spellStart"/>
      <w:r>
        <w:t>Genexus</w:t>
      </w:r>
      <w:proofErr w:type="spellEnd"/>
      <w:r>
        <w:t xml:space="preserve"> 2016</w:t>
      </w:r>
    </w:p>
    <w:p w:rsidR="0033239C" w:rsidRDefault="00FF304F">
      <w:pPr>
        <w:pStyle w:val="MTtulo1"/>
        <w:jc w:val="left"/>
      </w:pPr>
      <w:r>
        <w:t>Descripción del Proyecto</w:t>
      </w:r>
    </w:p>
    <w:p w:rsidR="0033239C" w:rsidRDefault="000774B1">
      <w:pPr>
        <w:pStyle w:val="MTtulo1"/>
        <w:jc w:val="left"/>
      </w:pPr>
      <w:bookmarkStart w:id="0" w:name="_Toc42100813"/>
      <w:bookmarkStart w:id="1" w:name="_Toc42101930"/>
      <w:r>
        <w:t xml:space="preserve">Versión </w:t>
      </w:r>
      <w:r w:rsidR="0033239C">
        <w:t>1.</w:t>
      </w:r>
      <w:bookmarkEnd w:id="0"/>
      <w:bookmarkEnd w:id="1"/>
      <w:r w:rsidR="00B34925">
        <w:t>1</w:t>
      </w:r>
      <w:bookmarkStart w:id="2" w:name="_GoBack"/>
      <w:bookmarkEnd w:id="2"/>
    </w:p>
    <w:p w:rsidR="0033239C" w:rsidRDefault="0033239C">
      <w:pPr>
        <w:pStyle w:val="MNormal"/>
      </w:pPr>
    </w:p>
    <w:p w:rsidR="008616F7" w:rsidRDefault="008616F7">
      <w:pPr>
        <w:pStyle w:val="MNormal"/>
        <w:jc w:val="both"/>
      </w:pPr>
    </w:p>
    <w:p w:rsidR="00806966" w:rsidRDefault="00806966">
      <w:pPr>
        <w:pStyle w:val="MNormal"/>
        <w:jc w:val="both"/>
      </w:pPr>
    </w:p>
    <w:p w:rsidR="0033239C" w:rsidRDefault="0033239C">
      <w:pPr>
        <w:pStyle w:val="MNormal"/>
      </w:pPr>
    </w:p>
    <w:p w:rsidR="0033239C" w:rsidRDefault="0033239C">
      <w:pPr>
        <w:pStyle w:val="MNormal"/>
      </w:pPr>
    </w:p>
    <w:p w:rsidR="0033239C" w:rsidRDefault="0033239C">
      <w:pPr>
        <w:pStyle w:val="MTtulo1"/>
      </w:pPr>
      <w:bookmarkStart w:id="3" w:name="_Toc42100814"/>
      <w:bookmarkStart w:id="4" w:name="_Toc42101931"/>
      <w:r>
        <w:t>Historia de revisiones</w:t>
      </w:r>
      <w:bookmarkEnd w:id="3"/>
      <w:bookmarkEnd w:id="4"/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1118"/>
        <w:gridCol w:w="3311"/>
        <w:gridCol w:w="2097"/>
      </w:tblGrid>
      <w:tr w:rsidR="0033239C"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39C" w:rsidRDefault="0033239C" w:rsidP="008F49FC">
            <w:pPr>
              <w:pStyle w:val="MNormal"/>
            </w:pPr>
            <w:r>
              <w:t>Fecha</w:t>
            </w:r>
          </w:p>
        </w:tc>
        <w:tc>
          <w:tcPr>
            <w:tcW w:w="11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39C" w:rsidRDefault="008F49FC" w:rsidP="008F49FC">
            <w:pPr>
              <w:pStyle w:val="MNormal"/>
            </w:pPr>
            <w:r>
              <w:t xml:space="preserve"> </w:t>
            </w:r>
            <w:r w:rsidR="0033239C">
              <w:t>Versión</w:t>
            </w:r>
          </w:p>
        </w:tc>
        <w:tc>
          <w:tcPr>
            <w:tcW w:w="3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39C" w:rsidRDefault="007E2120">
            <w:pPr>
              <w:pStyle w:val="MNormal"/>
            </w:pPr>
            <w:r>
              <w:t xml:space="preserve"> </w:t>
            </w:r>
            <w:r w:rsidR="0033239C">
              <w:t>Descripción</w:t>
            </w:r>
          </w:p>
        </w:tc>
        <w:tc>
          <w:tcPr>
            <w:tcW w:w="20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39C" w:rsidRDefault="007E2120">
            <w:pPr>
              <w:pStyle w:val="MNormal"/>
            </w:pPr>
            <w:r>
              <w:t xml:space="preserve"> </w:t>
            </w:r>
            <w:r w:rsidR="0033239C">
              <w:t>Autor</w:t>
            </w:r>
          </w:p>
        </w:tc>
      </w:tr>
      <w:tr w:rsidR="0033239C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39C" w:rsidRDefault="00C95DFA" w:rsidP="008F49FC">
            <w:pPr>
              <w:pStyle w:val="MNormal"/>
              <w:jc w:val="center"/>
            </w:pPr>
            <w:r>
              <w:t>21/08/2016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C95DFA" w:rsidP="008F49FC">
            <w:pPr>
              <w:pStyle w:val="MNormal"/>
              <w:jc w:val="center"/>
            </w:pPr>
            <w:r>
              <w:t>1.0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C95DFA">
            <w:pPr>
              <w:pStyle w:val="MNormal"/>
            </w:pPr>
            <w:r>
              <w:t>Creación del documento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C95DFA">
            <w:pPr>
              <w:pStyle w:val="MNormal"/>
            </w:pPr>
            <w:r>
              <w:t>Gabriel Rodríguez</w:t>
            </w:r>
          </w:p>
        </w:tc>
      </w:tr>
      <w:tr w:rsidR="0033239C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39C" w:rsidRDefault="00B964C9" w:rsidP="008F49FC">
            <w:pPr>
              <w:pStyle w:val="MNormal"/>
              <w:jc w:val="center"/>
            </w:pPr>
            <w:r>
              <w:t>21/08/2016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B964C9" w:rsidP="008F49FC">
            <w:pPr>
              <w:pStyle w:val="MNormal"/>
              <w:jc w:val="center"/>
            </w:pPr>
            <w:r>
              <w:t>1.1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B964C9">
            <w:pPr>
              <w:pStyle w:val="MNormal"/>
            </w:pPr>
            <w:r>
              <w:t>Correcciones menores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B964C9">
            <w:pPr>
              <w:pStyle w:val="MNormal"/>
            </w:pPr>
            <w:r>
              <w:t>Gabriel Rodríguez</w:t>
            </w:r>
          </w:p>
        </w:tc>
      </w:tr>
      <w:tr w:rsidR="0033239C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39C" w:rsidRDefault="0033239C" w:rsidP="008F49FC">
            <w:pPr>
              <w:pStyle w:val="MNormal"/>
              <w:jc w:val="center"/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 w:rsidP="008F49FC">
            <w:pPr>
              <w:pStyle w:val="MNormal"/>
              <w:jc w:val="center"/>
            </w:pP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>
            <w:pPr>
              <w:pStyle w:val="MNormal"/>
            </w:pPr>
            <w: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>
            <w:pPr>
              <w:pStyle w:val="MNormal"/>
            </w:pPr>
            <w:r>
              <w:t> </w:t>
            </w:r>
          </w:p>
        </w:tc>
      </w:tr>
      <w:tr w:rsidR="0033239C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39C" w:rsidRDefault="0033239C" w:rsidP="008F49FC">
            <w:pPr>
              <w:pStyle w:val="MNormal"/>
              <w:jc w:val="center"/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 w:rsidP="008F49FC">
            <w:pPr>
              <w:pStyle w:val="MNormal"/>
              <w:jc w:val="center"/>
            </w:pP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>
            <w:pPr>
              <w:pStyle w:val="MNormal"/>
            </w:pPr>
            <w: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>
            <w:pPr>
              <w:pStyle w:val="MNormal"/>
            </w:pPr>
            <w:r>
              <w:t> </w:t>
            </w:r>
          </w:p>
        </w:tc>
      </w:tr>
    </w:tbl>
    <w:p w:rsidR="0033239C" w:rsidRDefault="0033239C">
      <w:pPr>
        <w:pStyle w:val="MTemaNormal"/>
      </w:pPr>
    </w:p>
    <w:p w:rsidR="0033239C" w:rsidRDefault="0033239C">
      <w:pPr>
        <w:pStyle w:val="MTtulo1"/>
      </w:pPr>
      <w:bookmarkStart w:id="5" w:name="_Toc42100815"/>
      <w:bookmarkStart w:id="6" w:name="_Toc42101932"/>
      <w:r>
        <w:br w:type="page"/>
      </w:r>
      <w:r>
        <w:lastRenderedPageBreak/>
        <w:t>Contenido</w:t>
      </w:r>
      <w:bookmarkEnd w:id="5"/>
      <w:bookmarkEnd w:id="6"/>
    </w:p>
    <w:p w:rsidR="0033239C" w:rsidRDefault="0033239C">
      <w:pPr>
        <w:pStyle w:val="MTemaNormal"/>
      </w:pPr>
    </w:p>
    <w:p w:rsidR="00E23545" w:rsidRDefault="0033239C">
      <w:pPr>
        <w:pStyle w:val="TDC1"/>
        <w:tabs>
          <w:tab w:val="left" w:pos="400"/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caps w:val="0"/>
          <w:sz w:val="16"/>
        </w:rPr>
        <w:fldChar w:fldCharType="begin"/>
      </w:r>
      <w:r>
        <w:rPr>
          <w:b w:val="0"/>
          <w:caps w:val="0"/>
          <w:sz w:val="16"/>
        </w:rPr>
        <w:instrText xml:space="preserve"> TOC \h \z \t "Título 1;1;Título 2;2;Título 3;3;MTema1;1;MTema2;2;MTema3;3" </w:instrText>
      </w:r>
      <w:r>
        <w:rPr>
          <w:b w:val="0"/>
          <w:caps w:val="0"/>
          <w:sz w:val="16"/>
        </w:rPr>
        <w:fldChar w:fldCharType="separate"/>
      </w:r>
      <w:hyperlink w:anchor="_Toc459576696" w:history="1">
        <w:r w:rsidR="00E23545" w:rsidRPr="00846BFE">
          <w:rPr>
            <w:rStyle w:val="Hipervnculo"/>
            <w:noProof/>
          </w:rPr>
          <w:t>1.</w:t>
        </w:r>
        <w:r w:rsidR="00E2354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Introducción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_Toc459576696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3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AB34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697" w:history="1">
        <w:r w:rsidR="00E23545" w:rsidRPr="00846BFE">
          <w:rPr>
            <w:rStyle w:val="Hipervnculo"/>
            <w:noProof/>
          </w:rPr>
          <w:t>1.1.</w:t>
        </w:r>
        <w:r w:rsidR="00E2354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Propósito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_Toc459576697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3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AB34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698" w:history="1">
        <w:r w:rsidR="00E23545" w:rsidRPr="00846BFE">
          <w:rPr>
            <w:rStyle w:val="Hipervnculo"/>
            <w:noProof/>
          </w:rPr>
          <w:t>1.2.</w:t>
        </w:r>
        <w:r w:rsidR="00E2354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Generalidades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_Toc459576698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3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AB34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699" w:history="1">
        <w:r w:rsidR="00E23545" w:rsidRPr="00846BFE">
          <w:rPr>
            <w:rStyle w:val="Hipervnculo"/>
            <w:noProof/>
          </w:rPr>
          <w:t>1.3.</w:t>
        </w:r>
        <w:r w:rsidR="00E2354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Objetivos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_Toc459576699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3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AB3445">
      <w:pPr>
        <w:pStyle w:val="TDC1"/>
        <w:tabs>
          <w:tab w:val="left" w:pos="400"/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59576700" w:history="1">
        <w:r w:rsidR="00E23545" w:rsidRPr="00846BFE">
          <w:rPr>
            <w:rStyle w:val="Hipervnculo"/>
            <w:noProof/>
          </w:rPr>
          <w:t>2.</w:t>
        </w:r>
        <w:r w:rsidR="00E2354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Producto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_Toc459576700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3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AB34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701" w:history="1">
        <w:r w:rsidR="00E23545" w:rsidRPr="00846BFE">
          <w:rPr>
            <w:rStyle w:val="Hipervnculo"/>
            <w:noProof/>
          </w:rPr>
          <w:t>2.1.</w:t>
        </w:r>
        <w:r w:rsidR="00E2354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Dominio del Negocio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_Toc459576701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3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AB34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702" w:history="1">
        <w:r w:rsidR="00E23545" w:rsidRPr="00846BFE">
          <w:rPr>
            <w:rStyle w:val="Hipervnculo"/>
            <w:noProof/>
          </w:rPr>
          <w:t>2.2.</w:t>
        </w:r>
        <w:r w:rsidR="00E2354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Descripción del Producto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_Toc459576702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3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AB34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703" w:history="1">
        <w:r w:rsidR="00E23545" w:rsidRPr="00846BFE">
          <w:rPr>
            <w:rStyle w:val="Hipervnculo"/>
            <w:noProof/>
          </w:rPr>
          <w:t>2.3.</w:t>
        </w:r>
        <w:r w:rsidR="00E2354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Entregables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_Toc459576703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4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AB3445">
      <w:pPr>
        <w:pStyle w:val="TDC1"/>
        <w:tabs>
          <w:tab w:val="left" w:pos="400"/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59576704" w:history="1">
        <w:r w:rsidR="00E23545" w:rsidRPr="00846BFE">
          <w:rPr>
            <w:rStyle w:val="Hipervnculo"/>
            <w:noProof/>
          </w:rPr>
          <w:t>3.</w:t>
        </w:r>
        <w:r w:rsidR="00E2354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Restricciones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_Toc459576704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4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AB34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705" w:history="1">
        <w:r w:rsidR="00E23545" w:rsidRPr="00846BFE">
          <w:rPr>
            <w:rStyle w:val="Hipervnculo"/>
            <w:noProof/>
          </w:rPr>
          <w:t>3.1.</w:t>
        </w:r>
        <w:r w:rsidR="00E2354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Premisas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_Toc459576705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4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AB34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706" w:history="1">
        <w:r w:rsidR="00E23545" w:rsidRPr="00846BFE">
          <w:rPr>
            <w:rStyle w:val="Hipervnculo"/>
            <w:noProof/>
          </w:rPr>
          <w:t>3.2.</w:t>
        </w:r>
        <w:r w:rsidR="00E2354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Supuestos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_Toc459576706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4</w:t>
        </w:r>
        <w:r w:rsidR="00E23545">
          <w:rPr>
            <w:noProof/>
            <w:webHidden/>
          </w:rPr>
          <w:fldChar w:fldCharType="end"/>
        </w:r>
      </w:hyperlink>
    </w:p>
    <w:p w:rsidR="0033239C" w:rsidRDefault="0033239C">
      <w:pPr>
        <w:pStyle w:val="MTemaNormal"/>
      </w:pPr>
      <w:r>
        <w:rPr>
          <w:b/>
          <w:caps/>
          <w:sz w:val="16"/>
        </w:rPr>
        <w:fldChar w:fldCharType="end"/>
      </w:r>
    </w:p>
    <w:p w:rsidR="0033239C" w:rsidRDefault="0033239C">
      <w:pPr>
        <w:pStyle w:val="MTemaNormal"/>
      </w:pPr>
    </w:p>
    <w:p w:rsidR="0033239C" w:rsidRDefault="0033239C">
      <w:pPr>
        <w:pStyle w:val="MTemaNormal"/>
      </w:pPr>
    </w:p>
    <w:p w:rsidR="0033239C" w:rsidRDefault="0033239C">
      <w:pPr>
        <w:pStyle w:val="MTemaNormal"/>
      </w:pPr>
    </w:p>
    <w:p w:rsidR="0033239C" w:rsidRDefault="0033239C">
      <w:pPr>
        <w:pStyle w:val="MTema1"/>
        <w:numPr>
          <w:ilvl w:val="0"/>
          <w:numId w:val="10"/>
        </w:numPr>
      </w:pPr>
      <w:r>
        <w:br w:type="page"/>
      </w:r>
      <w:bookmarkStart w:id="7" w:name="_Toc12508905"/>
      <w:bookmarkStart w:id="8" w:name="_Toc12554720"/>
      <w:bookmarkStart w:id="9" w:name="_Toc459576696"/>
      <w:r>
        <w:lastRenderedPageBreak/>
        <w:t>Introducción</w:t>
      </w:r>
      <w:bookmarkEnd w:id="7"/>
      <w:bookmarkEnd w:id="8"/>
      <w:bookmarkEnd w:id="9"/>
    </w:p>
    <w:p w:rsidR="00054764" w:rsidRDefault="00054764" w:rsidP="0033239C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0" w:name="_Toc459576697"/>
      <w:r>
        <w:t>Propósito</w:t>
      </w:r>
      <w:bookmarkEnd w:id="10"/>
    </w:p>
    <w:p w:rsidR="00054764" w:rsidRDefault="00054764" w:rsidP="00FB5D28">
      <w:pPr>
        <w:pStyle w:val="MNormal"/>
        <w:ind w:left="708"/>
        <w:jc w:val="both"/>
      </w:pPr>
      <w:r>
        <w:t xml:space="preserve">El </w:t>
      </w:r>
      <w:r w:rsidR="004E3803">
        <w:t>propósito</w:t>
      </w:r>
      <w:r>
        <w:t xml:space="preserve"> de este documento es obtener una </w:t>
      </w:r>
      <w:r w:rsidR="002252E8">
        <w:rPr>
          <w:b/>
        </w:rPr>
        <w:t>descripción</w:t>
      </w:r>
      <w:r w:rsidRPr="002252E8">
        <w:rPr>
          <w:b/>
        </w:rPr>
        <w:t xml:space="preserve"> del proyecto</w:t>
      </w:r>
      <w:r>
        <w:t xml:space="preserve"> y el producto a realizar.</w:t>
      </w:r>
    </w:p>
    <w:p w:rsidR="0033239C" w:rsidRDefault="00B100C6" w:rsidP="0033239C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1" w:name="_Toc459576698"/>
      <w:r>
        <w:t>Generalidades</w:t>
      </w:r>
      <w:bookmarkEnd w:id="11"/>
    </w:p>
    <w:p w:rsidR="00B100C6" w:rsidRDefault="00B100C6" w:rsidP="00B100C6">
      <w:pPr>
        <w:pStyle w:val="MTemaNormal"/>
        <w:numPr>
          <w:ilvl w:val="0"/>
          <w:numId w:val="12"/>
        </w:numPr>
      </w:pPr>
      <w:r>
        <w:t>Nombre del Proyecto</w:t>
      </w:r>
      <w:r w:rsidR="0012788D">
        <w:t>:</w:t>
      </w:r>
      <w:r w:rsidR="00B34925">
        <w:t xml:space="preserve"> S/N</w:t>
      </w:r>
    </w:p>
    <w:p w:rsidR="00B100C6" w:rsidRDefault="00B100C6" w:rsidP="00B100C6">
      <w:pPr>
        <w:pStyle w:val="MTemaNormal"/>
        <w:numPr>
          <w:ilvl w:val="0"/>
          <w:numId w:val="12"/>
        </w:numPr>
      </w:pPr>
      <w:r>
        <w:t>Fecha de Comienzo</w:t>
      </w:r>
      <w:r w:rsidR="0012788D">
        <w:t>:</w:t>
      </w:r>
      <w:r w:rsidR="00C95DFA">
        <w:t xml:space="preserve"> 15/08/2016</w:t>
      </w:r>
    </w:p>
    <w:p w:rsidR="0012788D" w:rsidRDefault="0012788D" w:rsidP="0012788D">
      <w:pPr>
        <w:pStyle w:val="MTemaNormal"/>
        <w:numPr>
          <w:ilvl w:val="0"/>
          <w:numId w:val="12"/>
        </w:numPr>
      </w:pPr>
      <w:r>
        <w:t>Partes interesadas</w:t>
      </w:r>
    </w:p>
    <w:p w:rsidR="0012788D" w:rsidRDefault="0012788D" w:rsidP="00C95DFA">
      <w:pPr>
        <w:pStyle w:val="MTemaNormal"/>
        <w:numPr>
          <w:ilvl w:val="1"/>
          <w:numId w:val="12"/>
        </w:numPr>
      </w:pPr>
      <w:r>
        <w:t>Cliente</w:t>
      </w:r>
      <w:r w:rsidR="0040174A">
        <w:t xml:space="preserve">: </w:t>
      </w:r>
      <w:proofErr w:type="spellStart"/>
      <w:r w:rsidR="00C95DFA" w:rsidRPr="00C95DFA">
        <w:t>GeneXus</w:t>
      </w:r>
      <w:proofErr w:type="spellEnd"/>
      <w:r w:rsidR="00C95DFA" w:rsidRPr="00C95DFA">
        <w:t xml:space="preserve"> </w:t>
      </w:r>
      <w:proofErr w:type="spellStart"/>
      <w:r w:rsidR="00C95DFA" w:rsidRPr="00C95DFA">
        <w:t>Consulting</w:t>
      </w:r>
      <w:proofErr w:type="spellEnd"/>
    </w:p>
    <w:p w:rsidR="00490005" w:rsidRDefault="00490005" w:rsidP="0012788D">
      <w:pPr>
        <w:pStyle w:val="MTemaNormal"/>
        <w:numPr>
          <w:ilvl w:val="1"/>
          <w:numId w:val="12"/>
        </w:numPr>
      </w:pPr>
      <w:r>
        <w:t xml:space="preserve">Usuarios finales: </w:t>
      </w:r>
      <w:r w:rsidR="00C95DFA">
        <w:t>Empleados de la empresa</w:t>
      </w:r>
    </w:p>
    <w:p w:rsidR="00B100C6" w:rsidRDefault="00B100C6" w:rsidP="0012788D">
      <w:pPr>
        <w:pStyle w:val="MTemaNormal"/>
        <w:numPr>
          <w:ilvl w:val="1"/>
          <w:numId w:val="12"/>
        </w:numPr>
      </w:pPr>
      <w:r>
        <w:t>Director del Proyecto</w:t>
      </w:r>
      <w:r w:rsidR="0012788D">
        <w:t>:</w:t>
      </w:r>
      <w:r w:rsidR="00C95DFA">
        <w:t xml:space="preserve"> Sebastián </w:t>
      </w:r>
      <w:proofErr w:type="spellStart"/>
      <w:r w:rsidR="00C95DFA">
        <w:t>Pizard</w:t>
      </w:r>
      <w:proofErr w:type="spellEnd"/>
    </w:p>
    <w:p w:rsidR="0012788D" w:rsidRDefault="0012788D" w:rsidP="0012788D">
      <w:pPr>
        <w:pStyle w:val="MTemaNormal"/>
        <w:numPr>
          <w:ilvl w:val="1"/>
          <w:numId w:val="12"/>
        </w:numPr>
      </w:pPr>
      <w:r>
        <w:t>Grupo Nº:</w:t>
      </w:r>
      <w:r w:rsidR="00C95DFA">
        <w:t xml:space="preserve"> 4</w:t>
      </w:r>
    </w:p>
    <w:p w:rsidR="00B100C6" w:rsidRDefault="0012788D" w:rsidP="00B100C6">
      <w:pPr>
        <w:pStyle w:val="MTemaNormal"/>
        <w:numPr>
          <w:ilvl w:val="0"/>
          <w:numId w:val="12"/>
        </w:numPr>
      </w:pPr>
      <w:r>
        <w:t>Modelo de Procesos utilizado</w:t>
      </w:r>
      <w:r w:rsidR="00CD236F">
        <w:t xml:space="preserve">: </w:t>
      </w:r>
      <w:r w:rsidR="00C95DFA">
        <w:t>MUM</w:t>
      </w:r>
    </w:p>
    <w:p w:rsidR="00F775B6" w:rsidRDefault="00F775B6" w:rsidP="00F775B6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2" w:name="_Toc459576699"/>
      <w:r>
        <w:t>Objetivos</w:t>
      </w:r>
      <w:bookmarkEnd w:id="12"/>
    </w:p>
    <w:p w:rsidR="00337A43" w:rsidRDefault="00337A43" w:rsidP="00337A43">
      <w:pPr>
        <w:pStyle w:val="MTemaNormal"/>
        <w:numPr>
          <w:ilvl w:val="0"/>
          <w:numId w:val="13"/>
        </w:numPr>
      </w:pPr>
      <w:r>
        <w:t xml:space="preserve">Construir una aplicación que se conecte a Watson (plataforma de inteligencia artificial de IBM) y permita registrar y consultar problemas que se tienen en los proyectos y la solución a los mismos. La aplicación debe brindar interfaces para Web y Smart </w:t>
      </w:r>
      <w:proofErr w:type="spellStart"/>
      <w:r>
        <w:t>Devices</w:t>
      </w:r>
      <w:proofErr w:type="spellEnd"/>
      <w:r>
        <w:t xml:space="preserve"> (</w:t>
      </w:r>
      <w:proofErr w:type="spellStart"/>
      <w:r>
        <w:t>Android</w:t>
      </w:r>
      <w:proofErr w:type="spellEnd"/>
      <w:r>
        <w:t>).</w:t>
      </w:r>
    </w:p>
    <w:p w:rsidR="0033239C" w:rsidRDefault="0033239C">
      <w:pPr>
        <w:pStyle w:val="MTema1"/>
      </w:pPr>
      <w:bookmarkStart w:id="13" w:name="_Toc459576700"/>
      <w:r>
        <w:t>P</w:t>
      </w:r>
      <w:r w:rsidR="00155CA7">
        <w:t>roducto</w:t>
      </w:r>
      <w:bookmarkEnd w:id="13"/>
    </w:p>
    <w:p w:rsidR="00155CA7" w:rsidRDefault="00D975F3" w:rsidP="0033239C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4" w:name="_Toc459576701"/>
      <w:r>
        <w:t>Dominio</w:t>
      </w:r>
      <w:r w:rsidR="00155CA7">
        <w:t xml:space="preserve"> del Negocio</w:t>
      </w:r>
      <w:bookmarkEnd w:id="14"/>
    </w:p>
    <w:p w:rsidR="00337A43" w:rsidRPr="00D975F3" w:rsidRDefault="00337A43" w:rsidP="00D975F3">
      <w:pPr>
        <w:pStyle w:val="MTemaNormal"/>
      </w:pPr>
      <w:r>
        <w:t>Durante el desarrollo de software, los involucrados se enfrentan a problemas recurrentes. Se plantea la necesidad de poder concentrar el conocimiento sobre los mismos</w:t>
      </w:r>
      <w:r w:rsidR="0079315F">
        <w:t xml:space="preserve"> en un solo lugar, y poder consultar información de dicho conocimiento</w:t>
      </w:r>
      <w:r>
        <w:t xml:space="preserve"> de forma rápida.</w:t>
      </w:r>
    </w:p>
    <w:p w:rsidR="0033239C" w:rsidRDefault="00155CA7" w:rsidP="0033239C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5" w:name="_Toc459576702"/>
      <w:r>
        <w:t>Descripción del Producto</w:t>
      </w:r>
      <w:bookmarkEnd w:id="15"/>
    </w:p>
    <w:p w:rsidR="00A348D1" w:rsidRDefault="0079315F" w:rsidP="00A348D1">
      <w:pPr>
        <w:pStyle w:val="MTemaNormal"/>
      </w:pPr>
      <w:r>
        <w:t xml:space="preserve">El producto final a entregar constará de una aplicación con interfaces para Web y Smart </w:t>
      </w:r>
      <w:proofErr w:type="spellStart"/>
      <w:r>
        <w:t>Devices</w:t>
      </w:r>
      <w:proofErr w:type="spellEnd"/>
      <w:r>
        <w:t xml:space="preserve"> que permita </w:t>
      </w:r>
      <w:r w:rsidR="00A348D1" w:rsidRPr="00A348D1">
        <w:t xml:space="preserve">gestionar el conocimiento en proyectos técnicos </w:t>
      </w:r>
      <w:proofErr w:type="spellStart"/>
      <w:r w:rsidR="00A348D1" w:rsidRPr="00A348D1">
        <w:t>GeneXus</w:t>
      </w:r>
      <w:proofErr w:type="spellEnd"/>
      <w:r w:rsidR="00A348D1" w:rsidRPr="00A348D1">
        <w:t xml:space="preserve"> de su organización</w:t>
      </w:r>
      <w:r w:rsidR="00A348D1">
        <w:t>.</w:t>
      </w:r>
    </w:p>
    <w:p w:rsidR="00181ECB" w:rsidRDefault="00181ECB" w:rsidP="00A348D1">
      <w:pPr>
        <w:pStyle w:val="MTemaNormal"/>
      </w:pPr>
    </w:p>
    <w:p w:rsidR="00A348D1" w:rsidRDefault="00A348D1" w:rsidP="00A348D1">
      <w:pPr>
        <w:pStyle w:val="MTemaNormal"/>
      </w:pPr>
      <w:r>
        <w:t>En términos funcionales, se describe la solución a construir en los siguientes tres niveles:</w:t>
      </w:r>
    </w:p>
    <w:p w:rsidR="00181ECB" w:rsidRDefault="00181ECB" w:rsidP="00A348D1">
      <w:pPr>
        <w:pStyle w:val="MTemaNormal"/>
      </w:pPr>
    </w:p>
    <w:p w:rsidR="00A348D1" w:rsidRDefault="00A348D1" w:rsidP="00A348D1">
      <w:pPr>
        <w:pStyle w:val="MTemaNormal"/>
      </w:pPr>
      <w:r>
        <w:t>1) Registro y consulta del conocimiento sobre aspectos técnicos.</w:t>
      </w:r>
    </w:p>
    <w:p w:rsidR="00A348D1" w:rsidRDefault="00A348D1" w:rsidP="00A348D1">
      <w:pPr>
        <w:pStyle w:val="MTemaNormal"/>
      </w:pPr>
      <w:r>
        <w:t xml:space="preserve"> La aplicación debe permitir el registro de conocimiento </w:t>
      </w:r>
      <w:r w:rsidR="000F0DD7">
        <w:t xml:space="preserve">sobre problemas y sus soluciones, u otro tipo de información de carácter técnico. El registro debe poder realizarse de forma rápida, por lo cual el usuario deberá poder registrar con su voz los problemas técnicos a resolver, y la aplicación a través de </w:t>
      </w:r>
      <w:proofErr w:type="spellStart"/>
      <w:r w:rsidR="000F0DD7">
        <w:t>APIs</w:t>
      </w:r>
      <w:proofErr w:type="spellEnd"/>
      <w:r w:rsidR="000F0DD7">
        <w:t xml:space="preserve"> pasará el mismo a texto.</w:t>
      </w:r>
    </w:p>
    <w:p w:rsidR="000F0DD7" w:rsidRDefault="000F0DD7" w:rsidP="00A348D1">
      <w:pPr>
        <w:pStyle w:val="MTemaNormal"/>
      </w:pPr>
      <w:r>
        <w:t>Por otro lado, la consulta deberá también ser realizada por voz, y deberá basarse en un diálogo en el cual la aplicación realiza preguntas con el objetivo de refinar la respuesta.</w:t>
      </w:r>
      <w:r w:rsidR="000B32E0">
        <w:t xml:space="preserve"> Para ello, se propone utilizar la plataforma de inteligencia artificial Watson, la cual se deberá investigar para analizar qué se puede realizar utilizando la misma, y cómo.</w:t>
      </w:r>
    </w:p>
    <w:p w:rsidR="000B32E0" w:rsidRDefault="000B32E0" w:rsidP="00A348D1">
      <w:pPr>
        <w:pStyle w:val="MTemaNormal"/>
      </w:pPr>
    </w:p>
    <w:p w:rsidR="000B32E0" w:rsidRDefault="000B32E0" w:rsidP="00A348D1">
      <w:pPr>
        <w:pStyle w:val="MTemaNormal"/>
      </w:pPr>
      <w:r>
        <w:t>2) Consulta del conocimiento por otros usuarios</w:t>
      </w:r>
      <w:r w:rsidR="00B964C9">
        <w:t xml:space="preserve"> </w:t>
      </w:r>
      <w:r>
        <w:t>con menos conocimientos técnicos</w:t>
      </w:r>
    </w:p>
    <w:p w:rsidR="000B32E0" w:rsidRDefault="000B32E0" w:rsidP="00A348D1">
      <w:pPr>
        <w:pStyle w:val="MTemaNormal"/>
      </w:pPr>
      <w:r>
        <w:t xml:space="preserve">Se desea que el conocimiento no solo sea accesible y consultable para el usuario que lo registró, sino que también pueda ser consultado por otros usuarios con </w:t>
      </w:r>
      <w:r>
        <w:lastRenderedPageBreak/>
        <w:t>diferentes niveles de conocimiento técnico. Es aquí donde entra en juego en mayor medida la inteligencia artificial</w:t>
      </w:r>
      <w:r w:rsidR="005F329A">
        <w:t>, dado que la inteligencia necesaria para las preguntas será mayor.</w:t>
      </w:r>
    </w:p>
    <w:p w:rsidR="005F329A" w:rsidRDefault="005F329A" w:rsidP="00A348D1">
      <w:pPr>
        <w:pStyle w:val="MTemaNormal"/>
      </w:pPr>
    </w:p>
    <w:p w:rsidR="005F329A" w:rsidRDefault="005F329A" w:rsidP="00A348D1">
      <w:pPr>
        <w:pStyle w:val="MTemaNormal"/>
      </w:pPr>
      <w:r>
        <w:t>3) Asistente</w:t>
      </w:r>
    </w:p>
    <w:p w:rsidR="005F329A" w:rsidRDefault="005F329A" w:rsidP="00A348D1">
      <w:pPr>
        <w:pStyle w:val="MTemaNormal"/>
      </w:pPr>
      <w:r>
        <w:t xml:space="preserve">Se desea que el conocimiento que gestiona la aplicación no solo provenga de los usuarios de la misma, sino también de fuentes externas. La aplicación deberá procesar información desde otras fuentes e integrarlas en el conocimiento, de forma que se cumpla un rol de asistente, donde la aplicación </w:t>
      </w:r>
      <w:r w:rsidR="00181ECB">
        <w:t>brinda nueva información ya procesada y de fácil consulta.</w:t>
      </w:r>
    </w:p>
    <w:p w:rsidR="00181ECB" w:rsidRDefault="00181ECB" w:rsidP="00A348D1">
      <w:pPr>
        <w:pStyle w:val="MTemaNormal"/>
      </w:pPr>
    </w:p>
    <w:p w:rsidR="00181ECB" w:rsidRDefault="00181ECB" w:rsidP="00A348D1">
      <w:pPr>
        <w:pStyle w:val="MTemaNormal"/>
      </w:pPr>
      <w:r>
        <w:t>Todo conocimiento que se registre o que haya sido aprendido debe de poder ser revisado. Por lo cual, deberán existir el rol de “Moderador”, el que podrá determinar si determinado conocimiento es correcto o no. Además, en las consultas el usuario también podrá puntuar la solución propuesta por la aplicación. Esta información también deberá ser considerada por la aplicación al momento de dar respuestas a otros usuarios.</w:t>
      </w:r>
    </w:p>
    <w:p w:rsidR="005F329A" w:rsidRDefault="005F329A" w:rsidP="00A348D1">
      <w:pPr>
        <w:pStyle w:val="MTemaNormal"/>
      </w:pPr>
    </w:p>
    <w:p w:rsidR="00155CA7" w:rsidRDefault="00155CA7" w:rsidP="00155CA7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6" w:name="_Toc459576703"/>
      <w:r>
        <w:t>Entregables</w:t>
      </w:r>
      <w:bookmarkEnd w:id="16"/>
    </w:p>
    <w:p w:rsidR="00155CA7" w:rsidRDefault="00181ECB" w:rsidP="00E60BC8">
      <w:pPr>
        <w:pStyle w:val="MTemaNormal"/>
      </w:pPr>
      <w:r>
        <w:t>Documentación definida por el modelo de proceso MUM.</w:t>
      </w:r>
    </w:p>
    <w:p w:rsidR="00B34925" w:rsidRPr="00B34925" w:rsidRDefault="00B34925" w:rsidP="00E60BC8">
      <w:pPr>
        <w:pStyle w:val="MTemaNormal"/>
        <w:rPr>
          <w:u w:val="single"/>
        </w:rPr>
      </w:pPr>
      <w:r>
        <w:t>Sistema.</w:t>
      </w:r>
    </w:p>
    <w:p w:rsidR="00E60BC8" w:rsidRDefault="00E60BC8" w:rsidP="00E60BC8">
      <w:pPr>
        <w:pStyle w:val="MTemaNormal"/>
      </w:pPr>
    </w:p>
    <w:p w:rsidR="007C6F30" w:rsidRDefault="007C6F30" w:rsidP="007C6F30">
      <w:pPr>
        <w:pStyle w:val="MTema1"/>
      </w:pPr>
      <w:bookmarkStart w:id="17" w:name="_Toc459576704"/>
      <w:r>
        <w:t>Restricciones</w:t>
      </w:r>
      <w:bookmarkEnd w:id="17"/>
    </w:p>
    <w:p w:rsidR="007C6F30" w:rsidRDefault="007C6F30" w:rsidP="007C6F30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8" w:name="_Toc459576705"/>
      <w:r>
        <w:t>Premisas</w:t>
      </w:r>
      <w:bookmarkEnd w:id="18"/>
    </w:p>
    <w:p w:rsidR="00181ECB" w:rsidRDefault="00181ECB" w:rsidP="005A42E0">
      <w:pPr>
        <w:pStyle w:val="MTemaNormal"/>
      </w:pPr>
      <w:r>
        <w:t>Duraci</w:t>
      </w:r>
      <w:r w:rsidR="005B5CA5">
        <w:t>ón del proyecto: 14</w:t>
      </w:r>
      <w:r>
        <w:t xml:space="preserve"> semanas</w:t>
      </w:r>
    </w:p>
    <w:p w:rsidR="005B5CA5" w:rsidRDefault="005B5CA5" w:rsidP="005A42E0">
      <w:pPr>
        <w:pStyle w:val="MTemaNormal"/>
      </w:pPr>
      <w:r>
        <w:t xml:space="preserve">Lenguaje de desarrollo: </w:t>
      </w:r>
      <w:r w:rsidRPr="005B5CA5">
        <w:rPr>
          <w:u w:val="single"/>
        </w:rPr>
        <w:t>Java</w:t>
      </w:r>
    </w:p>
    <w:p w:rsidR="00181ECB" w:rsidRDefault="00181ECB" w:rsidP="005A42E0">
      <w:pPr>
        <w:pStyle w:val="MTemaNormal"/>
      </w:pPr>
      <w:r>
        <w:t xml:space="preserve">Plataforma de desarrollo: </w:t>
      </w:r>
      <w:proofErr w:type="spellStart"/>
      <w:r>
        <w:t>Genexus</w:t>
      </w:r>
      <w:proofErr w:type="spellEnd"/>
      <w:r w:rsidR="000774B1">
        <w:t xml:space="preserve"> </w:t>
      </w:r>
      <w:proofErr w:type="spellStart"/>
      <w:r w:rsidR="000774B1">
        <w:t>Evolution</w:t>
      </w:r>
      <w:proofErr w:type="spellEnd"/>
      <w:r w:rsidR="000774B1">
        <w:t xml:space="preserve"> 3 versión</w:t>
      </w:r>
      <w:r w:rsidR="00327F95">
        <w:t xml:space="preserve"> 9 o superior</w:t>
      </w:r>
    </w:p>
    <w:p w:rsidR="00181ECB" w:rsidRDefault="00181ECB" w:rsidP="005A42E0">
      <w:pPr>
        <w:pStyle w:val="MTemaNormal"/>
      </w:pPr>
      <w:r>
        <w:t xml:space="preserve">DBMS: </w:t>
      </w:r>
      <w:proofErr w:type="spellStart"/>
      <w:r>
        <w:t>MySQL</w:t>
      </w:r>
      <w:proofErr w:type="spellEnd"/>
    </w:p>
    <w:p w:rsidR="00327F95" w:rsidRDefault="00327F95" w:rsidP="005A42E0">
      <w:pPr>
        <w:pStyle w:val="MTemaNormal"/>
      </w:pPr>
      <w:r>
        <w:t xml:space="preserve">Protocolo de comunicación con </w:t>
      </w:r>
      <w:proofErr w:type="spellStart"/>
      <w:r>
        <w:t>APIs</w:t>
      </w:r>
      <w:proofErr w:type="spellEnd"/>
      <w:r>
        <w:t>: HTTPS</w:t>
      </w:r>
    </w:p>
    <w:p w:rsidR="00327F95" w:rsidRPr="00327F95" w:rsidRDefault="00327F95" w:rsidP="005A42E0">
      <w:pPr>
        <w:pStyle w:val="MTemaNormal"/>
        <w:rPr>
          <w:lang w:val="en-US"/>
        </w:rPr>
      </w:pPr>
      <w:r w:rsidRPr="00327F95">
        <w:rPr>
          <w:lang w:val="en-US"/>
        </w:rPr>
        <w:t>Interfaces: Web, Smart Devices (Android)</w:t>
      </w:r>
    </w:p>
    <w:p w:rsidR="007C6F30" w:rsidRDefault="007C6F30" w:rsidP="007C6F30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9" w:name="_Toc459576706"/>
      <w:r>
        <w:t>Supuestos</w:t>
      </w:r>
      <w:bookmarkEnd w:id="19"/>
    </w:p>
    <w:p w:rsidR="009F0C5F" w:rsidRPr="005A42E0" w:rsidRDefault="00181ECB" w:rsidP="009F0C5F">
      <w:pPr>
        <w:pStyle w:val="MTemaNormal"/>
      </w:pPr>
      <w:r>
        <w:t>N/A</w:t>
      </w:r>
    </w:p>
    <w:p w:rsidR="005A42E0" w:rsidRPr="005A42E0" w:rsidRDefault="005A42E0" w:rsidP="005A42E0">
      <w:pPr>
        <w:pStyle w:val="MNormal"/>
      </w:pPr>
    </w:p>
    <w:sectPr w:rsidR="005A42E0" w:rsidRPr="005A42E0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445" w:rsidRDefault="00AB3445">
      <w:r>
        <w:separator/>
      </w:r>
    </w:p>
  </w:endnote>
  <w:endnote w:type="continuationSeparator" w:id="0">
    <w:p w:rsidR="00AB3445" w:rsidRDefault="00AB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B5C" w:rsidRDefault="006C7B5C">
    <w:pPr>
      <w:pStyle w:val="Piedepgina"/>
    </w:pPr>
    <w:r>
      <w:t>Descripción del Proyecto</w:t>
    </w:r>
    <w:r>
      <w:tab/>
    </w:r>
    <w:r>
      <w:tab/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B34925">
      <w:rPr>
        <w:rStyle w:val="Nmerodepgina"/>
        <w:noProof/>
      </w:rPr>
      <w:t>4</w:t>
    </w:r>
    <w:r>
      <w:rPr>
        <w:rStyle w:val="Nmerodepgina"/>
      </w:rPr>
      <w:fldChar w:fldCharType="end"/>
    </w:r>
    <w:r>
      <w:rPr>
        <w:rStyle w:val="Nmerodepgina"/>
      </w:rPr>
      <w:t xml:space="preserve"> de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B34925">
      <w:rPr>
        <w:rStyle w:val="Nmerodepgina"/>
        <w:noProof/>
      </w:rPr>
      <w:t>4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445" w:rsidRDefault="00AB3445">
      <w:r>
        <w:separator/>
      </w:r>
    </w:p>
  </w:footnote>
  <w:footnote w:type="continuationSeparator" w:id="0">
    <w:p w:rsidR="00AB3445" w:rsidRDefault="00AB3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6291F"/>
    <w:multiLevelType w:val="multilevel"/>
    <w:tmpl w:val="C12652B4"/>
    <w:lvl w:ilvl="0">
      <w:start w:val="1"/>
      <w:numFmt w:val="decimal"/>
      <w:pStyle w:val="MDetTi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MDetTitulo2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decimal"/>
      <w:pStyle w:val="MDetTitulo3"/>
      <w:lvlText w:val="%1.%2.%3.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3">
      <w:start w:val="1"/>
      <w:numFmt w:val="decimal"/>
      <w:pStyle w:val="MDetTitulo4"/>
      <w:lvlText w:val="%1.%2.%3.%4.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0C1EDB"/>
    <w:multiLevelType w:val="multilevel"/>
    <w:tmpl w:val="95DC867A"/>
    <w:lvl w:ilvl="0">
      <w:start w:val="1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7"/>
        </w:tabs>
        <w:ind w:left="1143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287" w:hanging="720"/>
      </w:pPr>
      <w:rPr>
        <w:rFonts w:hint="default"/>
      </w:rPr>
    </w:lvl>
    <w:lvl w:ilvl="3">
      <w:start w:val="1"/>
      <w:numFmt w:val="decimal"/>
      <w:pStyle w:val="MTema4"/>
      <w:lvlText w:val="%1.%2.%3.%4."/>
      <w:lvlJc w:val="left"/>
      <w:pPr>
        <w:tabs>
          <w:tab w:val="num" w:pos="2367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">
    <w:nsid w:val="29223D19"/>
    <w:multiLevelType w:val="hybridMultilevel"/>
    <w:tmpl w:val="A030DEE2"/>
    <w:lvl w:ilvl="0" w:tplc="60D08430">
      <w:start w:val="1"/>
      <w:numFmt w:val="bullet"/>
      <w:pStyle w:val="MVie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3E4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062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5A46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D28C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24C9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8E1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454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04EB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8763C6"/>
    <w:multiLevelType w:val="multilevel"/>
    <w:tmpl w:val="50E01D46"/>
    <w:lvl w:ilvl="0">
      <w:start w:val="1"/>
      <w:numFmt w:val="decimal"/>
      <w:pStyle w:val="MEsqNu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MEsqNum2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420B7498"/>
    <w:multiLevelType w:val="hybridMultilevel"/>
    <w:tmpl w:val="5B5E7FCE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2E93270"/>
    <w:multiLevelType w:val="multilevel"/>
    <w:tmpl w:val="45147EDE"/>
    <w:lvl w:ilvl="0">
      <w:start w:val="1"/>
      <w:numFmt w:val="decimal"/>
      <w:pStyle w:val="MTem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MTema2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pStyle w:val="MTema3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541A2B02"/>
    <w:multiLevelType w:val="singleLevel"/>
    <w:tmpl w:val="0220F502"/>
    <w:lvl w:ilvl="0">
      <w:start w:val="1"/>
      <w:numFmt w:val="bullet"/>
      <w:pStyle w:val="Estil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E4812AD"/>
    <w:multiLevelType w:val="hybridMultilevel"/>
    <w:tmpl w:val="35706C7E"/>
    <w:lvl w:ilvl="0" w:tplc="0C0A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5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7A"/>
    <w:rsid w:val="00054764"/>
    <w:rsid w:val="000774B1"/>
    <w:rsid w:val="000B32E0"/>
    <w:rsid w:val="000F0DD7"/>
    <w:rsid w:val="000F26B9"/>
    <w:rsid w:val="0012788D"/>
    <w:rsid w:val="00155CA7"/>
    <w:rsid w:val="001610DB"/>
    <w:rsid w:val="00181ECB"/>
    <w:rsid w:val="001B1C68"/>
    <w:rsid w:val="001D0F2B"/>
    <w:rsid w:val="002252E8"/>
    <w:rsid w:val="00275C88"/>
    <w:rsid w:val="003215D4"/>
    <w:rsid w:val="00327F95"/>
    <w:rsid w:val="0033239C"/>
    <w:rsid w:val="00337A43"/>
    <w:rsid w:val="003B636E"/>
    <w:rsid w:val="003C0347"/>
    <w:rsid w:val="003D347E"/>
    <w:rsid w:val="003D4CFA"/>
    <w:rsid w:val="003F0BA6"/>
    <w:rsid w:val="0040174A"/>
    <w:rsid w:val="00486512"/>
    <w:rsid w:val="00490005"/>
    <w:rsid w:val="004A36A0"/>
    <w:rsid w:val="004B0F0A"/>
    <w:rsid w:val="004E37E2"/>
    <w:rsid w:val="004E3803"/>
    <w:rsid w:val="005A42E0"/>
    <w:rsid w:val="005B124C"/>
    <w:rsid w:val="005B3D93"/>
    <w:rsid w:val="005B5CA5"/>
    <w:rsid w:val="005C2FFF"/>
    <w:rsid w:val="005F329A"/>
    <w:rsid w:val="00612863"/>
    <w:rsid w:val="00636DF2"/>
    <w:rsid w:val="006A7949"/>
    <w:rsid w:val="006C7B5C"/>
    <w:rsid w:val="00732855"/>
    <w:rsid w:val="0079315F"/>
    <w:rsid w:val="007C6F30"/>
    <w:rsid w:val="007E2120"/>
    <w:rsid w:val="007E6FC8"/>
    <w:rsid w:val="00806966"/>
    <w:rsid w:val="00851427"/>
    <w:rsid w:val="008616F7"/>
    <w:rsid w:val="0089227A"/>
    <w:rsid w:val="008F49FC"/>
    <w:rsid w:val="0095539D"/>
    <w:rsid w:val="00971CA9"/>
    <w:rsid w:val="009F0C5F"/>
    <w:rsid w:val="00A348D1"/>
    <w:rsid w:val="00A377C7"/>
    <w:rsid w:val="00AB3445"/>
    <w:rsid w:val="00AB4A3D"/>
    <w:rsid w:val="00AF12E1"/>
    <w:rsid w:val="00B100C6"/>
    <w:rsid w:val="00B173F7"/>
    <w:rsid w:val="00B34925"/>
    <w:rsid w:val="00B9029B"/>
    <w:rsid w:val="00B964C9"/>
    <w:rsid w:val="00BC3FDD"/>
    <w:rsid w:val="00BD5A93"/>
    <w:rsid w:val="00C02851"/>
    <w:rsid w:val="00C5580D"/>
    <w:rsid w:val="00C95DFA"/>
    <w:rsid w:val="00CD236F"/>
    <w:rsid w:val="00D07765"/>
    <w:rsid w:val="00D46FB9"/>
    <w:rsid w:val="00D975F3"/>
    <w:rsid w:val="00E23545"/>
    <w:rsid w:val="00E60BC8"/>
    <w:rsid w:val="00EC6FB5"/>
    <w:rsid w:val="00F144E5"/>
    <w:rsid w:val="00F620E8"/>
    <w:rsid w:val="00F775B6"/>
    <w:rsid w:val="00F83D57"/>
    <w:rsid w:val="00FB5D28"/>
    <w:rsid w:val="00FD67DC"/>
    <w:rsid w:val="00FF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72DA8-D1AB-486E-9C0F-85CA6C2F3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cs="Arial"/>
      <w:b/>
      <w:bCs/>
      <w:sz w:val="28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Ttulo1">
    <w:name w:val="MTítulo1"/>
    <w:basedOn w:val="MNormal"/>
    <w:pPr>
      <w:spacing w:before="120" w:after="120"/>
      <w:jc w:val="center"/>
      <w:outlineLvl w:val="0"/>
    </w:pPr>
    <w:rPr>
      <w:b/>
      <w:bCs/>
      <w:sz w:val="36"/>
    </w:rPr>
  </w:style>
  <w:style w:type="paragraph" w:customStyle="1" w:styleId="MNormal">
    <w:name w:val="MNormal"/>
    <w:basedOn w:val="Normal"/>
    <w:pPr>
      <w:spacing w:after="60"/>
    </w:pPr>
    <w:rPr>
      <w:rFonts w:ascii="Verdana" w:hAnsi="Verdana" w:cs="Arial"/>
    </w:rPr>
  </w:style>
  <w:style w:type="paragraph" w:customStyle="1" w:styleId="MTtulo2">
    <w:name w:val="MTítulo2"/>
    <w:basedOn w:val="MNormal"/>
    <w:pPr>
      <w:spacing w:before="120" w:after="120"/>
      <w:outlineLvl w:val="1"/>
    </w:pPr>
    <w:rPr>
      <w:b/>
      <w:bCs/>
      <w:sz w:val="32"/>
    </w:rPr>
  </w:style>
  <w:style w:type="paragraph" w:customStyle="1" w:styleId="MTtulo3">
    <w:name w:val="MTítulo3"/>
    <w:basedOn w:val="MNormal"/>
    <w:pPr>
      <w:spacing w:before="120" w:after="120"/>
      <w:outlineLvl w:val="2"/>
    </w:pPr>
    <w:rPr>
      <w:b/>
      <w:bCs/>
      <w:sz w:val="24"/>
    </w:rPr>
  </w:style>
  <w:style w:type="paragraph" w:customStyle="1" w:styleId="node">
    <w:name w:val="node"/>
    <w:basedOn w:val="Normal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MVietas">
    <w:name w:val="MViñetas"/>
    <w:basedOn w:val="MNormal"/>
    <w:pPr>
      <w:numPr>
        <w:numId w:val="2"/>
      </w:numPr>
    </w:pPr>
  </w:style>
  <w:style w:type="paragraph" w:customStyle="1" w:styleId="MEsqNum">
    <w:name w:val="MEsqNum"/>
    <w:basedOn w:val="MNormal"/>
    <w:pPr>
      <w:numPr>
        <w:numId w:val="1"/>
      </w:numPr>
    </w:pPr>
  </w:style>
  <w:style w:type="paragraph" w:customStyle="1" w:styleId="MDetTitulo1">
    <w:name w:val="MDetTitulo1"/>
    <w:basedOn w:val="MTtulo2"/>
    <w:next w:val="MNormal"/>
    <w:pPr>
      <w:numPr>
        <w:numId w:val="3"/>
      </w:numPr>
      <w:outlineLvl w:val="0"/>
    </w:pPr>
  </w:style>
  <w:style w:type="paragraph" w:customStyle="1" w:styleId="MDetTitulo2">
    <w:name w:val="MDetTitulo2"/>
    <w:basedOn w:val="MTtulo3"/>
    <w:next w:val="MNormal"/>
    <w:pPr>
      <w:numPr>
        <w:ilvl w:val="1"/>
        <w:numId w:val="4"/>
      </w:numPr>
      <w:outlineLvl w:val="1"/>
    </w:pPr>
  </w:style>
  <w:style w:type="paragraph" w:customStyle="1" w:styleId="MDetTitulo3">
    <w:name w:val="MDetTitulo3"/>
    <w:basedOn w:val="MDetTitulo2"/>
    <w:next w:val="MNormal"/>
    <w:pPr>
      <w:numPr>
        <w:ilvl w:val="2"/>
        <w:numId w:val="5"/>
      </w:numPr>
      <w:outlineLvl w:val="2"/>
    </w:pPr>
    <w:rPr>
      <w:sz w:val="22"/>
    </w:rPr>
  </w:style>
  <w:style w:type="paragraph" w:customStyle="1" w:styleId="MDetTitulo4">
    <w:name w:val="MDetTitulo4"/>
    <w:basedOn w:val="MDetTitulo3"/>
    <w:next w:val="MNormal"/>
    <w:pPr>
      <w:numPr>
        <w:ilvl w:val="3"/>
        <w:numId w:val="6"/>
      </w:numPr>
      <w:outlineLvl w:val="3"/>
    </w:pPr>
    <w:rPr>
      <w:sz w:val="20"/>
    </w:rPr>
  </w:style>
  <w:style w:type="paragraph" w:customStyle="1" w:styleId="MTema1">
    <w:name w:val="MTema1"/>
    <w:basedOn w:val="MDetTitulo3"/>
    <w:next w:val="MNormal"/>
    <w:pPr>
      <w:numPr>
        <w:ilvl w:val="0"/>
        <w:numId w:val="7"/>
      </w:numPr>
      <w:outlineLvl w:val="0"/>
    </w:pPr>
  </w:style>
  <w:style w:type="paragraph" w:customStyle="1" w:styleId="MTema2">
    <w:name w:val="MTema2"/>
    <w:basedOn w:val="MTtulo3"/>
    <w:next w:val="MNormal"/>
    <w:pPr>
      <w:numPr>
        <w:ilvl w:val="1"/>
        <w:numId w:val="8"/>
      </w:numPr>
      <w:tabs>
        <w:tab w:val="clear" w:pos="1304"/>
        <w:tab w:val="num" w:pos="709"/>
      </w:tabs>
      <w:ind w:left="709"/>
      <w:outlineLvl w:val="1"/>
    </w:pPr>
    <w:rPr>
      <w:sz w:val="20"/>
    </w:rPr>
  </w:style>
  <w:style w:type="paragraph" w:customStyle="1" w:styleId="MTtulo4">
    <w:name w:val="MTítulo4"/>
    <w:basedOn w:val="Ttulo3"/>
    <w:rPr>
      <w:rFonts w:ascii="Verdana" w:hAnsi="Verdana"/>
      <w:sz w:val="22"/>
    </w:rPr>
  </w:style>
  <w:style w:type="paragraph" w:styleId="TDC1">
    <w:name w:val="toc 1"/>
    <w:basedOn w:val="Normal"/>
    <w:next w:val="Normal"/>
    <w:autoRedefine/>
    <w:uiPriority w:val="39"/>
    <w:pPr>
      <w:spacing w:before="120" w:after="120"/>
    </w:pPr>
    <w:rPr>
      <w:rFonts w:ascii="Times New Roman" w:hAnsi="Times New Roman"/>
      <w:b/>
      <w:bCs/>
      <w:caps/>
    </w:rPr>
  </w:style>
  <w:style w:type="paragraph" w:styleId="TDC2">
    <w:name w:val="toc 2"/>
    <w:basedOn w:val="Normal"/>
    <w:next w:val="Normal"/>
    <w:autoRedefine/>
    <w:uiPriority w:val="39"/>
    <w:pPr>
      <w:ind w:left="200"/>
    </w:pPr>
    <w:rPr>
      <w:rFonts w:ascii="Times New Roman" w:hAnsi="Times New Roman"/>
      <w:smallCaps/>
    </w:rPr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pBdr>
        <w:top w:val="single" w:sz="4" w:space="1" w:color="auto"/>
      </w:pBdr>
      <w:tabs>
        <w:tab w:val="center" w:pos="4252"/>
        <w:tab w:val="right" w:pos="8504"/>
      </w:tabs>
      <w:ind w:right="-1"/>
    </w:pPr>
    <w:rPr>
      <w:rFonts w:ascii="Verdana" w:hAnsi="Verdana"/>
      <w:sz w:val="16"/>
    </w:rPr>
  </w:style>
  <w:style w:type="paragraph" w:styleId="TDC5">
    <w:name w:val="toc 5"/>
    <w:basedOn w:val="Normal"/>
    <w:next w:val="Normal"/>
    <w:autoRedefine/>
    <w:semiHidden/>
    <w:pPr>
      <w:ind w:left="800"/>
    </w:pPr>
    <w:rPr>
      <w:rFonts w:ascii="Times New Roman" w:hAnsi="Times New Roman"/>
      <w:szCs w:val="21"/>
    </w:rPr>
  </w:style>
  <w:style w:type="character" w:styleId="Nmerodepgina">
    <w:name w:val="page number"/>
    <w:basedOn w:val="Fuentedeprrafopredeter"/>
  </w:style>
  <w:style w:type="paragraph" w:customStyle="1" w:styleId="MTemaNormal">
    <w:name w:val="MTemaNormal"/>
    <w:basedOn w:val="MNormal"/>
    <w:pPr>
      <w:ind w:left="567"/>
      <w:jc w:val="both"/>
    </w:pPr>
  </w:style>
  <w:style w:type="paragraph" w:customStyle="1" w:styleId="MTemaVietas">
    <w:name w:val="MTemaViñetas"/>
    <w:basedOn w:val="MVietas"/>
    <w:pPr>
      <w:numPr>
        <w:numId w:val="0"/>
      </w:numPr>
      <w:tabs>
        <w:tab w:val="num" w:pos="927"/>
      </w:tabs>
      <w:ind w:left="927" w:hanging="360"/>
    </w:pPr>
    <w:rPr>
      <w:lang w:val="en-AU"/>
    </w:rPr>
  </w:style>
  <w:style w:type="paragraph" w:customStyle="1" w:styleId="MTema3">
    <w:name w:val="MTema3"/>
    <w:basedOn w:val="MTema2"/>
    <w:next w:val="MTemaNormal"/>
    <w:pPr>
      <w:numPr>
        <w:ilvl w:val="2"/>
        <w:numId w:val="7"/>
      </w:numPr>
      <w:tabs>
        <w:tab w:val="left" w:pos="851"/>
      </w:tabs>
      <w:ind w:left="851" w:hanging="851"/>
      <w:outlineLvl w:val="2"/>
    </w:pPr>
  </w:style>
  <w:style w:type="paragraph" w:styleId="TDC3">
    <w:name w:val="toc 3"/>
    <w:basedOn w:val="Normal"/>
    <w:next w:val="Normal"/>
    <w:autoRedefine/>
    <w:semiHidden/>
    <w:pPr>
      <w:ind w:left="400"/>
    </w:pPr>
    <w:rPr>
      <w:rFonts w:ascii="Times New Roman" w:hAnsi="Times New Roman"/>
      <w:i/>
      <w:iCs/>
    </w:rPr>
  </w:style>
  <w:style w:type="paragraph" w:styleId="TDC4">
    <w:name w:val="toc 4"/>
    <w:basedOn w:val="Normal"/>
    <w:next w:val="Normal"/>
    <w:autoRedefine/>
    <w:semiHidden/>
    <w:pPr>
      <w:ind w:left="600"/>
    </w:pPr>
    <w:rPr>
      <w:rFonts w:ascii="Times New Roman" w:hAnsi="Times New Roman"/>
      <w:szCs w:val="21"/>
    </w:rPr>
  </w:style>
  <w:style w:type="paragraph" w:styleId="TDC6">
    <w:name w:val="toc 6"/>
    <w:basedOn w:val="Normal"/>
    <w:next w:val="Normal"/>
    <w:autoRedefine/>
    <w:semiHidden/>
    <w:pPr>
      <w:ind w:left="1000"/>
    </w:pPr>
    <w:rPr>
      <w:rFonts w:ascii="Times New Roman" w:hAnsi="Times New Roman"/>
      <w:szCs w:val="21"/>
    </w:rPr>
  </w:style>
  <w:style w:type="paragraph" w:styleId="TDC7">
    <w:name w:val="toc 7"/>
    <w:basedOn w:val="Normal"/>
    <w:next w:val="Normal"/>
    <w:autoRedefine/>
    <w:semiHidden/>
    <w:pPr>
      <w:ind w:left="1200"/>
    </w:pPr>
    <w:rPr>
      <w:rFonts w:ascii="Times New Roman" w:hAnsi="Times New Roman"/>
      <w:szCs w:val="21"/>
    </w:rPr>
  </w:style>
  <w:style w:type="paragraph" w:styleId="TDC8">
    <w:name w:val="toc 8"/>
    <w:basedOn w:val="Normal"/>
    <w:next w:val="Normal"/>
    <w:autoRedefine/>
    <w:semiHidden/>
    <w:pPr>
      <w:ind w:left="1400"/>
    </w:pPr>
    <w:rPr>
      <w:rFonts w:ascii="Times New Roman" w:hAnsi="Times New Roman"/>
      <w:szCs w:val="21"/>
    </w:rPr>
  </w:style>
  <w:style w:type="paragraph" w:styleId="TDC9">
    <w:name w:val="toc 9"/>
    <w:basedOn w:val="Normal"/>
    <w:next w:val="Normal"/>
    <w:autoRedefine/>
    <w:semiHidden/>
    <w:pPr>
      <w:ind w:left="1600"/>
    </w:pPr>
    <w:rPr>
      <w:rFonts w:ascii="Times New Roman" w:hAnsi="Times New Roman"/>
      <w:szCs w:val="21"/>
    </w:rPr>
  </w:style>
  <w:style w:type="paragraph" w:customStyle="1" w:styleId="MTema4">
    <w:name w:val="MTema4"/>
    <w:basedOn w:val="MDetTitulo4"/>
    <w:pPr>
      <w:numPr>
        <w:numId w:val="9"/>
      </w:numPr>
      <w:tabs>
        <w:tab w:val="clear" w:pos="2367"/>
        <w:tab w:val="num" w:pos="993"/>
        <w:tab w:val="num" w:pos="2098"/>
      </w:tabs>
      <w:ind w:left="993" w:hanging="1006"/>
    </w:pPr>
    <w:rPr>
      <w:b w:val="0"/>
      <w:bCs w:val="0"/>
      <w:i/>
      <w:iCs/>
    </w:rPr>
  </w:style>
  <w:style w:type="paragraph" w:customStyle="1" w:styleId="Estilo">
    <w:name w:val="Estilo"/>
    <w:basedOn w:val="Normal"/>
    <w:pPr>
      <w:numPr>
        <w:numId w:val="11"/>
      </w:numPr>
    </w:pPr>
  </w:style>
  <w:style w:type="paragraph" w:customStyle="1" w:styleId="MEsqNum2">
    <w:name w:val="MEsqNum2"/>
    <w:basedOn w:val="MEsqNum"/>
    <w:pPr>
      <w:numPr>
        <w:ilvl w:val="1"/>
      </w:numPr>
    </w:pPr>
  </w:style>
  <w:style w:type="paragraph" w:styleId="Puesto">
    <w:name w:val="Title"/>
    <w:basedOn w:val="Normal"/>
    <w:qFormat/>
    <w:pPr>
      <w:jc w:val="center"/>
    </w:pPr>
    <w:rPr>
      <w:rFonts w:cs="Arial"/>
      <w:b/>
      <w:bCs/>
      <w:sz w:val="36"/>
      <w:szCs w:val="36"/>
    </w:rPr>
  </w:style>
  <w:style w:type="paragraph" w:customStyle="1" w:styleId="paragraph2">
    <w:name w:val="paragraph2"/>
    <w:basedOn w:val="Normal"/>
    <w:pPr>
      <w:spacing w:before="80" w:line="240" w:lineRule="atLeast"/>
      <w:ind w:left="720"/>
      <w:jc w:val="both"/>
    </w:pPr>
    <w:rPr>
      <w:rFonts w:ascii="Times New Roman" w:hAnsi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\Desktop\GPDPGXvY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GPDPGXvY</Template>
  <TotalTime>119</TotalTime>
  <Pages>4</Pages>
  <Words>738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Descripción de Proyecto</vt:lpstr>
    </vt:vector>
  </TitlesOfParts>
  <Company>Particular</Company>
  <LinksUpToDate>false</LinksUpToDate>
  <CharactersWithSpaces>4793</CharactersWithSpaces>
  <SharedDoc>false</SharedDoc>
  <HLinks>
    <vt:vector size="66" baseType="variant">
      <vt:variant>
        <vt:i4>1114163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_Toc174205668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_Toc174205667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_Toc174205666</vt:lpwstr>
      </vt:variant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_Toc174205665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_Toc174205664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_Toc174205663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_Toc174205662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_Toc174205661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_Toc174205660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_Toc174205659</vt:lpwstr>
      </vt:variant>
      <vt:variant>
        <vt:i4>1179699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_Toc174205658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Descripción de Proyecto</dc:title>
  <dc:subject>Visión Global del Proyecto</dc:subject>
  <dc:creator>Gabriel</dc:creator>
  <cp:keywords/>
  <cp:lastModifiedBy>Gabo Rodríguez</cp:lastModifiedBy>
  <cp:revision>8</cp:revision>
  <cp:lastPrinted>2002-06-07T00:19:00Z</cp:lastPrinted>
  <dcterms:created xsi:type="dcterms:W3CDTF">2016-08-21T21:51:00Z</dcterms:created>
  <dcterms:modified xsi:type="dcterms:W3CDTF">2016-08-22T00:42:00Z</dcterms:modified>
  <cp:category>Gestión del Proyecto</cp:category>
</cp:coreProperties>
</file>